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horzAnchor="margin" w:tblpY="-24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235"/>
        <w:gridCol w:w="5811"/>
        <w:gridCol w:w="2560"/>
      </w:tblGrid>
      <w:tr w:rsidR="003F1B24" w:rsidRPr="003D440C" w:rsidTr="00C77F6B">
        <w:trPr>
          <w:trHeight w:val="381"/>
        </w:trPr>
        <w:tc>
          <w:tcPr>
            <w:tcW w:w="2235" w:type="dxa"/>
          </w:tcPr>
          <w:p w:rsidR="003F1B24" w:rsidRPr="003D440C" w:rsidRDefault="003F1B24" w:rsidP="00C77F6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3D440C"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5811" w:type="dxa"/>
          </w:tcPr>
          <w:p w:rsidR="003F1B24" w:rsidRPr="003D440C" w:rsidRDefault="003F1B24" w:rsidP="00C77F6B">
            <w:pPr>
              <w:spacing w:after="0" w:line="240" w:lineRule="auto"/>
            </w:pPr>
          </w:p>
        </w:tc>
        <w:tc>
          <w:tcPr>
            <w:tcW w:w="2560" w:type="dxa"/>
          </w:tcPr>
          <w:p w:rsidR="003F1B24" w:rsidRPr="003D440C" w:rsidRDefault="003F1B24" w:rsidP="00E723F7">
            <w:pPr>
              <w:spacing w:after="0" w:line="240" w:lineRule="auto"/>
              <w:rPr>
                <w:rFonts w:ascii="Comic Sans MS" w:hAnsi="Comic Sans MS"/>
                <w:sz w:val="30"/>
                <w:szCs w:val="30"/>
              </w:rPr>
            </w:pPr>
            <w:r w:rsidRPr="003D440C">
              <w:rPr>
                <w:rFonts w:ascii="Comic Sans MS" w:hAnsi="Comic Sans MS"/>
                <w:sz w:val="30"/>
                <w:szCs w:val="30"/>
              </w:rPr>
              <w:t xml:space="preserve">   16.11.2011</w:t>
            </w:r>
          </w:p>
        </w:tc>
      </w:tr>
      <w:tr w:rsidR="003F1B24" w:rsidRPr="003D440C" w:rsidTr="00C77F6B">
        <w:trPr>
          <w:trHeight w:val="482"/>
        </w:trPr>
        <w:tc>
          <w:tcPr>
            <w:tcW w:w="2235" w:type="dxa"/>
          </w:tcPr>
          <w:p w:rsidR="003F1B24" w:rsidRPr="003D440C" w:rsidRDefault="003F1B24" w:rsidP="00C77F6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3D440C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5811" w:type="dxa"/>
          </w:tcPr>
          <w:p w:rsidR="003F1B24" w:rsidRPr="003D440C" w:rsidRDefault="003F1B24" w:rsidP="00C77F6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D440C">
              <w:rPr>
                <w:rFonts w:ascii="Comic Sans MS" w:hAnsi="Comic Sans MS"/>
                <w:b/>
                <w:sz w:val="24"/>
                <w:szCs w:val="24"/>
              </w:rPr>
              <w:t>BASİT-TÜREMİŞ-BİRLEŞİK KELİMELER</w:t>
            </w:r>
          </w:p>
        </w:tc>
        <w:tc>
          <w:tcPr>
            <w:tcW w:w="2560" w:type="dxa"/>
          </w:tcPr>
          <w:p w:rsidR="003F1B24" w:rsidRPr="003D440C" w:rsidRDefault="003F1B24" w:rsidP="00C77F6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3D440C">
              <w:rPr>
                <w:rFonts w:ascii="Comic Sans MS" w:hAnsi="Comic Sans MS"/>
                <w:sz w:val="28"/>
                <w:szCs w:val="28"/>
              </w:rPr>
              <w:t xml:space="preserve">       TÜRKÇE</w:t>
            </w:r>
          </w:p>
        </w:tc>
      </w:tr>
    </w:tbl>
    <w:p w:rsidR="003F1B24" w:rsidRDefault="003F1B24">
      <w:pPr>
        <w:sectPr w:rsidR="003F1B24" w:rsidSect="00EE571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 id="il_fi" o:spid="_x0000_s1026" type="#_x0000_t75" alt="http://mcansozeri.files.wordpress.com/2011/02/happy.jpg" style="position:absolute;margin-left:-18.75pt;margin-top:54pt;width:22.5pt;height:25.5pt;z-index:251640320;visibility:visible;mso-position-horizontal-relative:text;mso-position-vertical-relative:text" wrapcoords="-720 0 -720 20965 21600 20965 21600 0 -720 0">
            <v:imagedata r:id="rId5" o:title=""/>
            <w10:wrap type="through"/>
          </v:shape>
        </w:pict>
      </w:r>
    </w:p>
    <w:p w:rsidR="003F1B24" w:rsidRDefault="003F1B24" w:rsidP="00EE571D">
      <w:pPr>
        <w:spacing w:after="0"/>
      </w:pPr>
      <w:r>
        <w:rPr>
          <w:rFonts w:cs="Calibri"/>
          <w:sz w:val="26"/>
          <w:szCs w:val="26"/>
        </w:rPr>
        <w:t>Aşağıdaki kelimelerden kök halinde olanları maviye, ek alanları sarıya boyayınız.</w:t>
      </w:r>
      <w:r w:rsidRPr="00EE571D">
        <w:t xml:space="preserve"> </w:t>
      </w: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shape id="_x0000_s1027" type="#_x0000_t75" alt="http://mcansozeri.files.wordpress.com/2011/02/happy.jpg" style="position:absolute;margin-left:-11.25pt;margin-top:117.05pt;width:22.5pt;height:25.5pt;z-index:251653632;visibility:visible" wrapcoords="-720 0 -720 20965 21600 20965 21600 0 -720 0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rect id="_x0000_s1028" style="position:absolute;margin-left:193.5pt;margin-top:81.05pt;width:52.5pt;height:26.25pt;z-index:251652608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27.5pt;margin-top:81.05pt;width:52.5pt;height:26.25pt;z-index:251651584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cam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59.25pt;margin-top:81.05pt;width:52.5pt;height:26.25pt;z-index:251650560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önlük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9pt;margin-top:81.05pt;width:52.5pt;height:26.25pt;z-index:251649536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gözcü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198.75pt;margin-top:43.55pt;width:47.25pt;height:26.25pt;z-index:251648512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ballı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32.75pt;margin-top:43.55pt;width:47.25pt;height:26.25pt;z-index:251647488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uyku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64.5pt;margin-top:43.55pt;width:47.25pt;height:26.25pt;z-index:251646464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sevgi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-9pt;margin-top:6.05pt;width:47.25pt;height:26.25pt;z-index:251641344" strokeweight="2.5pt">
            <v:shadow color="#868686"/>
            <v:textbox>
              <w:txbxContent>
                <w:p w:rsidR="003F1B24" w:rsidRPr="00EE571D" w:rsidRDefault="003F1B24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işçi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9pt;margin-top:43.55pt;width:47.25pt;height:26.25pt;z-index:251645440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elma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198.75pt;margin-top:6.05pt;width:47.25pt;height:26.25pt;z-index:251644416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evsiz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32.75pt;margin-top:6.05pt;width:47.25pt;height:26.25pt;z-index:251643392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kitap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64.5pt;margin-top:6.05pt;width:48pt;height:26.25pt;z-index:251642368" strokeweight="2.5pt">
            <v:shadow color="#868686"/>
            <v:textbox>
              <w:txbxContent>
                <w:p w:rsidR="003F1B24" w:rsidRPr="00EE571D" w:rsidRDefault="003F1B24" w:rsidP="00EE571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kapı</w:t>
                  </w:r>
                </w:p>
              </w:txbxContent>
            </v:textbox>
          </v:rect>
        </w:pict>
      </w: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rPr>
          <w:sz w:val="10"/>
          <w:szCs w:val="10"/>
        </w:rPr>
      </w:pPr>
    </w:p>
    <w:p w:rsidR="003F1B24" w:rsidRPr="00EE571D" w:rsidRDefault="003F1B24" w:rsidP="00EE571D">
      <w:pPr>
        <w:rPr>
          <w:rFonts w:cs="Calibri"/>
          <w:shadow/>
          <w:sz w:val="26"/>
          <w:szCs w:val="26"/>
        </w:rPr>
      </w:pPr>
      <w:r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40" type="#_x0000_t93" style="position:absolute;margin-left:21.75pt;margin-top:52.85pt;width:79.15pt;height:36pt;z-index:251656704" strokeweight="2.5pt">
            <v:shadow color="#868686"/>
            <v:textbox>
              <w:txbxContent>
                <w:p w:rsidR="003F1B24" w:rsidRDefault="003F1B24" w:rsidP="00EE571D"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 xml:space="preserve">–ci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1" style="position:absolute;margin-left:105.75pt;margin-top:52.85pt;width:87pt;height:29.95pt;z-index:251662848" arcsize="10923f" strokeweight="2.5pt">
            <v:shadow color="#868686"/>
            <v:textbox>
              <w:txbxContent>
                <w:p w:rsidR="003F1B24" w:rsidRDefault="003F1B24" w:rsidP="00EE571D">
                  <w:pPr>
                    <w:rPr>
                      <w:b/>
                    </w:rPr>
                  </w:pPr>
                </w:p>
                <w:p w:rsidR="003F1B24" w:rsidRDefault="003F1B24" w:rsidP="00EE571D">
                  <w:pPr>
                    <w:rPr>
                      <w:b/>
                    </w:rPr>
                  </w:pPr>
                </w:p>
                <w:p w:rsidR="003F1B24" w:rsidRPr="00571C1C" w:rsidRDefault="003F1B24" w:rsidP="00EE571D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…….</w:t>
                  </w:r>
                  <w:r w:rsidRPr="00571C1C">
                    <w:rPr>
                      <w:b/>
                    </w:rPr>
                    <w:t>…</w:t>
                  </w:r>
                </w:p>
              </w:txbxContent>
            </v:textbox>
          </v:roundrect>
        </w:pict>
      </w:r>
      <w:r w:rsidRPr="00EE571D">
        <w:rPr>
          <w:rFonts w:cs="Calibri"/>
          <w:shadow/>
          <w:sz w:val="26"/>
          <w:szCs w:val="26"/>
        </w:rPr>
        <w:t>Aşağıdaki yıldızlarda bulunan sözcüklere,</w:t>
      </w:r>
      <w:r>
        <w:rPr>
          <w:rFonts w:cs="Calibri"/>
          <w:shadow/>
          <w:sz w:val="26"/>
          <w:szCs w:val="26"/>
        </w:rPr>
        <w:t xml:space="preserve"> </w:t>
      </w:r>
      <w:r w:rsidRPr="00EE571D">
        <w:rPr>
          <w:rFonts w:cs="Calibri"/>
          <w:shadow/>
          <w:sz w:val="26"/>
          <w:szCs w:val="26"/>
        </w:rPr>
        <w:t xml:space="preserve">okların üzerindeki </w:t>
      </w:r>
      <w:r>
        <w:rPr>
          <w:rFonts w:cs="Calibri"/>
          <w:shadow/>
          <w:sz w:val="26"/>
          <w:szCs w:val="26"/>
        </w:rPr>
        <w:t xml:space="preserve">sihirli </w:t>
      </w:r>
      <w:r w:rsidRPr="00EE571D">
        <w:rPr>
          <w:rFonts w:cs="Calibri"/>
          <w:shadow/>
          <w:sz w:val="26"/>
          <w:szCs w:val="26"/>
        </w:rPr>
        <w:t>ekleri getirerek yeni sözcükler türetiniz.</w:t>
      </w:r>
    </w:p>
    <w:p w:rsidR="003F1B24" w:rsidRPr="00AF3720" w:rsidRDefault="003F1B24" w:rsidP="00EE571D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2" type="#_x0000_t12" style="position:absolute;margin-left:-36.35pt;margin-top:6.85pt;width:102.75pt;height:75.75pt;rotation:1297649fd;z-index:251654656" strokeweight="2.5pt">
            <v:shadow color="#868686"/>
            <v:textbox>
              <w:txbxContent>
                <w:p w:rsidR="003F1B24" w:rsidRDefault="003F1B24" w:rsidP="00EE571D">
                  <w:r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boya</w:t>
                  </w:r>
                </w:p>
                <w:p w:rsidR="003F1B24" w:rsidRDefault="003F1B24" w:rsidP="00EE571D"/>
              </w:txbxContent>
            </v:textbox>
          </v:shape>
        </w:pict>
      </w:r>
    </w:p>
    <w:p w:rsidR="003F1B24" w:rsidRDefault="003F1B24" w:rsidP="00EE571D">
      <w:r>
        <w:rPr>
          <w:noProof/>
          <w:lang w:eastAsia="tr-TR"/>
        </w:rPr>
        <w:pict>
          <v:roundrect id="_x0000_s1043" style="position:absolute;margin-left:127.5pt;margin-top:9.9pt;width:87pt;height:28.45pt;z-index:251665920" arcsize="10923f" strokeweight="2.5pt">
            <v:shadow color="#868686"/>
            <v:textbox>
              <w:txbxContent>
                <w:p w:rsidR="003F1B24" w:rsidRPr="00EE571D" w:rsidRDefault="003F1B24" w:rsidP="00EE571D"/>
              </w:txbxContent>
            </v:textbox>
          </v:roundrect>
        </w:pict>
      </w:r>
      <w:r>
        <w:rPr>
          <w:noProof/>
          <w:lang w:eastAsia="tr-TR"/>
        </w:rPr>
        <w:pict>
          <v:shape id="_x0000_s1044" type="#_x0000_t93" style="position:absolute;margin-left:66.4pt;margin-top:7.65pt;width:54.75pt;height:36pt;z-index:251657728" strokeweight="2.5pt">
            <v:shadow color="#868686"/>
            <v:textbox>
              <w:txbxContent>
                <w:p w:rsidR="003F1B24" w:rsidRDefault="003F1B24" w:rsidP="00EE571D"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–</w:t>
                  </w:r>
                  <w:r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siz</w:t>
                  </w:r>
                </w:p>
              </w:txbxContent>
            </v:textbox>
          </v:shape>
        </w:pict>
      </w:r>
    </w:p>
    <w:p w:rsidR="003F1B24" w:rsidRPr="00AF3720" w:rsidRDefault="003F1B24" w:rsidP="00EE571D">
      <w:pPr>
        <w:jc w:val="center"/>
      </w:pPr>
      <w:r>
        <w:rPr>
          <w:noProof/>
          <w:lang w:eastAsia="tr-TR"/>
        </w:rPr>
        <w:pict>
          <v:shape id="_x0000_s1045" type="#_x0000_t75" alt="http://mcansozeri.files.wordpress.com/2011/02/happy.jpg" style="position:absolute;left:0;text-align:left;margin-left:268.5pt;margin-top:24.9pt;width:22.5pt;height:25.5pt;z-index:251670016;visibility:visible" wrapcoords="-720 0 -720 20965 21600 20965 21600 0 -720 0">
            <v:imagedata r:id="rId5" o:title=""/>
            <w10:wrap type="through"/>
          </v:shape>
        </w:pict>
      </w: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roundrect id="_x0000_s1046" style="position:absolute;margin-left:125.65pt;margin-top:6.25pt;width:87pt;height:28.45pt;z-index:251666944" arcsize="10923f" strokeweight="2.5pt">
            <v:shadow color="#868686"/>
            <v:textbox style="mso-next-textbox:#_x0000_s1046">
              <w:txbxContent>
                <w:p w:rsidR="003F1B24" w:rsidRDefault="003F1B24" w:rsidP="00EE571D"/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132.75pt;margin-top:99.2pt;width:79.9pt;height:30.05pt;z-index:251664896" arcsize="10923f" strokeweight="2.5pt">
            <v:shadow color="#868686"/>
            <v:textbox style="mso-next-textbox:#_x0000_s1047">
              <w:txbxContent>
                <w:p w:rsidR="003F1B24" w:rsidRDefault="003F1B24" w:rsidP="00EE571D"/>
              </w:txbxContent>
            </v:textbox>
          </v:roundrect>
        </w:pict>
      </w:r>
      <w:r>
        <w:rPr>
          <w:noProof/>
          <w:lang w:eastAsia="tr-TR"/>
        </w:rPr>
        <w:pict>
          <v:shape id="_x0000_s1048" type="#_x0000_t12" style="position:absolute;margin-left:-36.35pt;margin-top:72.9pt;width:102.75pt;height:75.75pt;rotation:1136358fd;z-index:251655680" strokeweight="2.5pt">
            <v:shadow color="#868686"/>
            <v:textbox style="mso-next-textbox:#_x0000_s1048">
              <w:txbxContent>
                <w:p w:rsidR="003F1B24" w:rsidRDefault="003F1B24" w:rsidP="00EE571D">
                  <w:r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 xml:space="preserve"> söz</w:t>
                  </w:r>
                </w:p>
                <w:p w:rsidR="003F1B24" w:rsidRDefault="003F1B24" w:rsidP="00EE571D"/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93" style="position:absolute;margin-left:48pt;margin-top:138.95pt;width:79.5pt;height:36pt;z-index:251660800" strokeweight="2.5pt">
            <v:shadow color="#868686"/>
            <v:textbox style="mso-next-textbox:#_x0000_s1049">
              <w:txbxContent>
                <w:p w:rsidR="003F1B24" w:rsidRDefault="003F1B24" w:rsidP="00EE571D"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–</w:t>
                  </w:r>
                  <w:r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siz</w:t>
                  </w:r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93" style="position:absolute;margin-left:73.15pt;margin-top:94pt;width:48pt;height:35.25pt;z-index:251659776" strokeweight="2.5pt">
            <v:shadow color="#868686"/>
            <v:textbox style="mso-next-textbox:#_x0000_s1050">
              <w:txbxContent>
                <w:p w:rsidR="003F1B24" w:rsidRDefault="003F1B24" w:rsidP="00EE571D"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–</w:t>
                  </w:r>
                  <w:r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lik</w:t>
                  </w:r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93" style="position:absolute;margin-left:45pt;margin-top:51.95pt;width:82.5pt;height:36pt;z-index:251661824" strokeweight="2.5pt">
            <v:shadow color="#868686"/>
            <v:textbox style="mso-next-textbox:#_x0000_s1051">
              <w:txbxContent>
                <w:p w:rsidR="003F1B24" w:rsidRDefault="003F1B24" w:rsidP="00EE571D"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 xml:space="preserve">–ci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93" style="position:absolute;margin-left:38.25pt;margin-top:1pt;width:83.25pt;height:37.5pt;z-index:251658752" strokeweight="2.5pt">
            <v:shadow color="#868686"/>
            <v:textbox style="mso-next-textbox:#_x0000_s1052">
              <w:txbxContent>
                <w:p w:rsidR="003F1B24" w:rsidRDefault="003F1B24" w:rsidP="00EE571D"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–</w:t>
                  </w:r>
                  <w:r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>li</w:t>
                  </w:r>
                  <w:r w:rsidRPr="001A6639">
                    <w:rPr>
                      <w:rFonts w:ascii="Tahoma" w:hAnsi="Tahoma" w:cs="Tahoma"/>
                      <w:shadow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roundrect id="_x0000_s1053" style="position:absolute;margin-left:132.75pt;margin-top:.95pt;width:79.9pt;height:27.75pt;z-index:251663872" arcsize="10923f" strokeweight="2.5pt">
            <v:shadow color="#868686"/>
            <v:textbox style="mso-next-textbox:#_x0000_s1053">
              <w:txbxContent>
                <w:p w:rsidR="003F1B24" w:rsidRPr="00571C1C" w:rsidRDefault="003F1B24" w:rsidP="00EE571D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roundrect id="_x0000_s1054" style="position:absolute;margin-left:132.75pt;margin-top:2.65pt;width:81.75pt;height:26.3pt;z-index:251667968" arcsize="10923f" strokeweight="2.5pt">
            <v:shadow color="#868686"/>
            <v:textbox style="mso-next-textbox:#_x0000_s1054">
              <w:txbxContent>
                <w:p w:rsidR="003F1B24" w:rsidRDefault="003F1B24" w:rsidP="00EE571D"/>
              </w:txbxContent>
            </v:textbox>
          </v:roundrect>
        </w:pict>
      </w: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shape id="_x0000_s1055" type="#_x0000_t75" alt="http://mcansozeri.files.wordpress.com/2011/02/happy.jpg" style="position:absolute;margin-left:-20.25pt;margin-top:35.45pt;width:22.5pt;height:25.5pt;z-index:251671040;visibility:visible" wrapcoords="-720 0 -720 20965 21600 20965 21600 0 -720 0">
            <v:imagedata r:id="rId5" o:title=""/>
            <w10:wrap type="through"/>
          </v:shape>
        </w:pict>
      </w: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sz w:val="26"/>
          <w:szCs w:val="26"/>
        </w:rPr>
        <w:t>Aşağıda verilen kelimeleri gruplara yazınız.</w:t>
      </w: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6" type="#_x0000_t62" style="position:absolute;margin-left:-1.5pt;margin-top:1.7pt;width:521.25pt;height:46.5pt;z-index:251672064" adj="-794,20973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3F1B24" w:rsidRDefault="003F1B24" w:rsidP="00E666C6">
                  <w:pPr>
                    <w:spacing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Eskişehir – dükkan – samanlık – gecekondu – orman – bakımlı -  baykuş – masa – fırıncı </w:t>
                  </w:r>
                </w:p>
                <w:p w:rsidR="003F1B24" w:rsidRPr="00E666C6" w:rsidRDefault="003F1B24" w:rsidP="00E666C6">
                  <w:pPr>
                    <w:spacing w:after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Ayçiçeği – kara – bulutlu -  gecekondu – kağıt – kolonya – odunluk – akciğer - susuz</w:t>
                  </w:r>
                </w:p>
              </w:txbxContent>
            </v:textbox>
          </v:shape>
        </w:pict>
      </w: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7" type="#_x0000_t97" style="position:absolute;margin-left:169.85pt;margin-top:3.95pt;width:184.5pt;height:159pt;z-index:251674112" strokeweight="2.5pt">
            <v:shadow color="#868686"/>
            <v:textbox>
              <w:txbxContent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t xml:space="preserve">    </w:t>
                  </w:r>
                  <w:r>
                    <w:rPr>
                      <w:rFonts w:cs="Calibri"/>
                      <w:sz w:val="26"/>
                      <w:szCs w:val="26"/>
                    </w:rPr>
                    <w:t>TÜREMİŞ KELİMELER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1-……………………………….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2-……………………………….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3-……………………………….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4-……………………………….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5-……………………………….</w:t>
                  </w:r>
                </w:p>
                <w:p w:rsidR="003F1B24" w:rsidRPr="00E723F7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6-…………………………………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97" style="position:absolute;margin-left:-9pt;margin-top:3.95pt;width:184.5pt;height:159pt;z-index:251673088" strokeweight="2.5pt">
            <v:shadow color="#868686"/>
            <v:textbox>
              <w:txbxContent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t xml:space="preserve">    </w:t>
                  </w:r>
                  <w:r>
                    <w:rPr>
                      <w:rFonts w:cs="Calibri"/>
                      <w:sz w:val="26"/>
                      <w:szCs w:val="26"/>
                    </w:rPr>
                    <w:t>BASİT KELİMELER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1-……………………………….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2-……………………………….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3-……………………………….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4-……………………………….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5-……………………………….</w:t>
                  </w:r>
                </w:p>
                <w:p w:rsidR="003F1B24" w:rsidRPr="00E723F7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6-………………………………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97" style="position:absolute;margin-left:354.35pt;margin-top:3.95pt;width:184.5pt;height:159pt;z-index:251675136" strokeweight="2.5pt">
            <v:shadow color="#868686"/>
            <v:textbox>
              <w:txbxContent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t xml:space="preserve">    </w:t>
                  </w:r>
                  <w:r>
                    <w:rPr>
                      <w:rFonts w:cs="Calibri"/>
                      <w:sz w:val="26"/>
                      <w:szCs w:val="26"/>
                    </w:rPr>
                    <w:t>BİRLEŞİK KELİMELER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1-……………………………….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2-……………………………….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3-……………………………….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4-……………………………….</w:t>
                  </w:r>
                </w:p>
                <w:p w:rsidR="003F1B24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5-……………………………….</w:t>
                  </w:r>
                </w:p>
                <w:p w:rsidR="003F1B24" w:rsidRPr="00E723F7" w:rsidRDefault="003F1B24" w:rsidP="00E723F7">
                  <w:pPr>
                    <w:spacing w:after="0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6-…………………………………</w:t>
                  </w:r>
                </w:p>
              </w:txbxContent>
            </v:textbox>
          </v:shape>
        </w:pict>
      </w: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EE571D">
      <w:pPr>
        <w:spacing w:after="0"/>
        <w:rPr>
          <w:sz w:val="26"/>
          <w:szCs w:val="26"/>
        </w:rPr>
      </w:pPr>
    </w:p>
    <w:p w:rsidR="003F1B24" w:rsidRDefault="003F1B24" w:rsidP="000561E8">
      <w:pPr>
        <w:spacing w:after="0"/>
        <w:ind w:left="-284"/>
        <w:rPr>
          <w:sz w:val="26"/>
          <w:szCs w:val="26"/>
        </w:rPr>
      </w:pPr>
      <w:r>
        <w:rPr>
          <w:noProof/>
          <w:lang w:eastAsia="tr-TR"/>
        </w:rPr>
        <w:pict>
          <v:shape id="_x0000_s1060" type="#_x0000_t75" alt="http://mcansozeri.files.wordpress.com/2011/02/happy.jpg" style="position:absolute;left:0;text-align:left;margin-left:-7.85pt;margin-top:4.3pt;width:22.5pt;height:25.5pt;z-index:251668992;visibility:visible" wrapcoords="-720 0 -720 20965 21600 20965 21600 0 -720 0">
            <v:imagedata r:id="rId5" o:title=""/>
            <w10:wrap type="through"/>
          </v:shape>
        </w:pict>
      </w:r>
      <w:r>
        <w:rPr>
          <w:sz w:val="26"/>
          <w:szCs w:val="26"/>
        </w:rPr>
        <w:t>Aşağıdaki tablodaki kelimelerin basit mi, türemiş mi yoksa birleşik mi olduğunu</w:t>
      </w:r>
    </w:p>
    <w:p w:rsidR="003F1B24" w:rsidRPr="00EE571D" w:rsidRDefault="003F1B24" w:rsidP="00A71F3D">
      <w:pPr>
        <w:spacing w:after="0"/>
        <w:ind w:left="-284"/>
        <w:rPr>
          <w:sz w:val="26"/>
          <w:szCs w:val="26"/>
        </w:rPr>
      </w:pPr>
      <w:r>
        <w:rPr>
          <w:sz w:val="26"/>
          <w:szCs w:val="26"/>
        </w:rPr>
        <w:t xml:space="preserve">              belirtiniz.   </w:t>
      </w:r>
    </w:p>
    <w:tbl>
      <w:tblPr>
        <w:tblW w:w="53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668"/>
        <w:gridCol w:w="1134"/>
        <w:gridCol w:w="1275"/>
        <w:gridCol w:w="1276"/>
      </w:tblGrid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D440C">
              <w:rPr>
                <w:b/>
                <w:sz w:val="26"/>
                <w:szCs w:val="26"/>
              </w:rPr>
              <w:t>SÖZCÜK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D440C">
              <w:rPr>
                <w:b/>
                <w:sz w:val="26"/>
                <w:szCs w:val="26"/>
              </w:rPr>
              <w:t>BASİT</w:t>
            </w: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D440C">
              <w:rPr>
                <w:b/>
                <w:sz w:val="26"/>
                <w:szCs w:val="26"/>
              </w:rPr>
              <w:t>TÜREMİŞ</w:t>
            </w: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D440C">
              <w:rPr>
                <w:b/>
                <w:sz w:val="26"/>
                <w:szCs w:val="26"/>
              </w:rPr>
              <w:t>BİRLEŞİK</w:t>
            </w: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sonbahar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3D440C">
              <w:rPr>
                <w:sz w:val="26"/>
                <w:szCs w:val="26"/>
              </w:rPr>
              <w:t xml:space="preserve">    </w:t>
            </w:r>
            <w:r w:rsidRPr="003D440C">
              <w:rPr>
                <w:b/>
                <w:sz w:val="30"/>
                <w:szCs w:val="30"/>
              </w:rPr>
              <w:t>X</w:t>
            </w: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yağmurluk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gemici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çorap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Uyurgezer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Kuş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Elmalı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buzdolabı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horoz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evlilik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F1B24" w:rsidRPr="003D440C" w:rsidTr="003D440C">
        <w:tc>
          <w:tcPr>
            <w:tcW w:w="1668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  <w:r w:rsidRPr="003D440C">
              <w:rPr>
                <w:sz w:val="26"/>
                <w:szCs w:val="26"/>
              </w:rPr>
              <w:t>şekersiz</w:t>
            </w:r>
          </w:p>
        </w:tc>
        <w:tc>
          <w:tcPr>
            <w:tcW w:w="1134" w:type="dxa"/>
          </w:tcPr>
          <w:p w:rsidR="003F1B24" w:rsidRPr="003D440C" w:rsidRDefault="003F1B24" w:rsidP="003D440C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F1B24" w:rsidRPr="003D440C" w:rsidRDefault="003F1B24" w:rsidP="003D440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3F1B24" w:rsidRDefault="003F1B24" w:rsidP="00E666C6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Aşağıdaki cümlelerdeki </w:t>
      </w:r>
      <w:r w:rsidRPr="00E723F7">
        <w:rPr>
          <w:b/>
          <w:sz w:val="26"/>
          <w:szCs w:val="26"/>
        </w:rPr>
        <w:t>türemiş</w:t>
      </w:r>
      <w:r>
        <w:rPr>
          <w:sz w:val="26"/>
          <w:szCs w:val="26"/>
        </w:rPr>
        <w:t xml:space="preserve"> kelimeleri bularak altlarını çiziniz.</w:t>
      </w:r>
    </w:p>
    <w:p w:rsidR="003F1B24" w:rsidRPr="00E666C6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 w:rsidRPr="00E666C6">
        <w:rPr>
          <w:rFonts w:cs="Calibri"/>
          <w:sz w:val="26"/>
          <w:szCs w:val="26"/>
        </w:rPr>
        <w:t>Bu şehir çok plansız yapılmış.</w:t>
      </w:r>
    </w:p>
    <w:p w:rsidR="003F1B24" w:rsidRPr="00E666C6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 w:rsidRPr="00E666C6">
        <w:rPr>
          <w:rFonts w:cs="Calibri"/>
          <w:sz w:val="26"/>
          <w:szCs w:val="26"/>
        </w:rPr>
        <w:t>Apartmanda hep kiracılar oturuyor.</w:t>
      </w:r>
    </w:p>
    <w:p w:rsidR="003F1B24" w:rsidRPr="00E666C6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 w:rsidRPr="00E666C6">
        <w:rPr>
          <w:rFonts w:cs="Calibri"/>
          <w:sz w:val="26"/>
          <w:szCs w:val="26"/>
        </w:rPr>
        <w:t>Temizlikçi kadın bütün evi temizledi.</w:t>
      </w:r>
    </w:p>
    <w:p w:rsidR="003F1B24" w:rsidRPr="00E666C6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 w:rsidRPr="00E666C6">
        <w:rPr>
          <w:rFonts w:cs="Calibri"/>
          <w:sz w:val="26"/>
          <w:szCs w:val="26"/>
        </w:rPr>
        <w:t>Yolcuların hepsi otobüsten indi.</w:t>
      </w:r>
    </w:p>
    <w:p w:rsidR="003F1B24" w:rsidRPr="00E666C6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 w:rsidRPr="00E666C6">
        <w:rPr>
          <w:rFonts w:cs="Calibri"/>
          <w:sz w:val="26"/>
          <w:szCs w:val="26"/>
        </w:rPr>
        <w:t>Çocuklar, okula kitapsız gelmeyin.</w:t>
      </w:r>
    </w:p>
    <w:p w:rsidR="003F1B24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 w:rsidRPr="00E666C6">
        <w:rPr>
          <w:rFonts w:cs="Calibri"/>
          <w:sz w:val="26"/>
          <w:szCs w:val="26"/>
        </w:rPr>
        <w:t>Gözlükçüden gözlük al</w:t>
      </w:r>
      <w:r>
        <w:rPr>
          <w:rFonts w:cs="Calibri"/>
          <w:sz w:val="26"/>
          <w:szCs w:val="26"/>
        </w:rPr>
        <w:t>dım.</w:t>
      </w:r>
    </w:p>
    <w:p w:rsidR="003F1B24" w:rsidRDefault="003F1B24" w:rsidP="00E666C6">
      <w:pPr>
        <w:numPr>
          <w:ilvl w:val="0"/>
          <w:numId w:val="2"/>
        </w:numPr>
        <w:spacing w:after="0" w:line="360" w:lineRule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Yeni kitaplığımız çok güzel oldu.</w:t>
      </w:r>
    </w:p>
    <w:p w:rsidR="003F1B24" w:rsidRDefault="003F1B24" w:rsidP="00AB284B">
      <w:pPr>
        <w:rPr>
          <w:bCs/>
        </w:rPr>
      </w:pPr>
      <w:hyperlink r:id="rId6" w:history="1">
        <w:r>
          <w:rPr>
            <w:rStyle w:val="Hyperlink"/>
            <w:bCs/>
          </w:rPr>
          <w:t>www.sorubak.com</w:t>
        </w:r>
      </w:hyperlink>
      <w:r>
        <w:rPr>
          <w:bCs/>
        </w:rPr>
        <w:t xml:space="preserve"> </w:t>
      </w:r>
    </w:p>
    <w:p w:rsidR="003F1B24" w:rsidRPr="00E666C6" w:rsidRDefault="003F1B24" w:rsidP="00E666C6">
      <w:pPr>
        <w:spacing w:after="0" w:line="360" w:lineRule="auto"/>
        <w:ind w:left="435"/>
        <w:rPr>
          <w:rFonts w:cs="Calibri"/>
          <w:sz w:val="26"/>
          <w:szCs w:val="26"/>
        </w:rPr>
      </w:pPr>
    </w:p>
    <w:p w:rsidR="003F1B24" w:rsidRPr="00EE571D" w:rsidRDefault="003F1B24" w:rsidP="00E666C6">
      <w:pPr>
        <w:spacing w:after="0"/>
        <w:rPr>
          <w:sz w:val="26"/>
          <w:szCs w:val="26"/>
        </w:rPr>
      </w:pPr>
    </w:p>
    <w:sectPr w:rsidR="003F1B24" w:rsidRPr="00EE571D" w:rsidSect="00EE571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43AD1839"/>
    <w:multiLevelType w:val="hybridMultilevel"/>
    <w:tmpl w:val="DDB8991A"/>
    <w:lvl w:ilvl="0" w:tplc="F0CC4F70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5EFA781F"/>
    <w:multiLevelType w:val="hybridMultilevel"/>
    <w:tmpl w:val="CB307A96"/>
    <w:lvl w:ilvl="0" w:tplc="559803C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71D"/>
    <w:rsid w:val="000561E8"/>
    <w:rsid w:val="001A6639"/>
    <w:rsid w:val="003D440C"/>
    <w:rsid w:val="003F1B24"/>
    <w:rsid w:val="00544C95"/>
    <w:rsid w:val="00571C1C"/>
    <w:rsid w:val="00816687"/>
    <w:rsid w:val="008707F7"/>
    <w:rsid w:val="00A60FC0"/>
    <w:rsid w:val="00A71F3D"/>
    <w:rsid w:val="00AB284B"/>
    <w:rsid w:val="00AF3720"/>
    <w:rsid w:val="00C77F6B"/>
    <w:rsid w:val="00E56AAA"/>
    <w:rsid w:val="00E666C6"/>
    <w:rsid w:val="00E723F7"/>
    <w:rsid w:val="00E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7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571D"/>
    <w:pPr>
      <w:ind w:left="720"/>
      <w:contextualSpacing/>
    </w:pPr>
  </w:style>
  <w:style w:type="table" w:styleId="TableGrid">
    <w:name w:val="Table Grid"/>
    <w:basedOn w:val="TableNormal"/>
    <w:uiPriority w:val="99"/>
    <w:rsid w:val="00A71F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B28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Newzat</dc:creator>
  <cp:keywords/>
  <dc:description/>
  <cp:lastModifiedBy>edanur</cp:lastModifiedBy>
  <cp:revision>2</cp:revision>
  <dcterms:created xsi:type="dcterms:W3CDTF">2011-11-15T23:00:00Z</dcterms:created>
  <dcterms:modified xsi:type="dcterms:W3CDTF">2012-01-07T19:17:00Z</dcterms:modified>
</cp:coreProperties>
</file>